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FE" w:rsidRPr="001B30E8" w:rsidRDefault="00C57CFE" w:rsidP="007914D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  <w:r w:rsidRPr="00BD3189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ab/>
      </w:r>
    </w:p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57CFE" w:rsidRPr="001B30E8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57CFE" w:rsidRPr="001B30E8" w:rsidRDefault="00C57CFE" w:rsidP="005A61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C57CFE" w:rsidRPr="001B30E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57CFE" w:rsidRPr="001B30E8" w:rsidRDefault="00C57CFE" w:rsidP="005A61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C57CFE" w:rsidRPr="001B30E8" w:rsidRDefault="00C57CFE" w:rsidP="00892E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C57CFE" w:rsidRPr="001B30E8" w:rsidRDefault="00C57CFE" w:rsidP="00892E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C57CFE" w:rsidRPr="001B30E8">
        <w:trPr>
          <w:cantSplit/>
        </w:trPr>
        <w:tc>
          <w:tcPr>
            <w:tcW w:w="497" w:type="dxa"/>
            <w:vMerge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C57CFE" w:rsidRPr="001B30E8">
        <w:trPr>
          <w:cantSplit/>
        </w:trPr>
        <w:tc>
          <w:tcPr>
            <w:tcW w:w="497" w:type="dxa"/>
            <w:vMerge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C57CFE" w:rsidRPr="001B30E8">
        <w:trPr>
          <w:cantSplit/>
        </w:trPr>
        <w:tc>
          <w:tcPr>
            <w:tcW w:w="497" w:type="dxa"/>
            <w:vMerge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SS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bookmarkStart w:id="0" w:name="_GoBack"/>
            <w:bookmarkEnd w:id="0"/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57CFE" w:rsidRPr="001B30E8">
        <w:trPr>
          <w:cantSplit/>
        </w:trPr>
        <w:tc>
          <w:tcPr>
            <w:tcW w:w="497" w:type="dxa"/>
            <w:vMerge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Rok / semestr: 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I/I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57CFE" w:rsidRPr="001B30E8">
        <w:trPr>
          <w:cantSplit/>
        </w:trPr>
        <w:tc>
          <w:tcPr>
            <w:tcW w:w="497" w:type="dxa"/>
            <w:vMerge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C57CFE" w:rsidRPr="001B30E8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57CFE" w:rsidRPr="001B30E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C57CFE" w:rsidRPr="001B30E8">
        <w:tc>
          <w:tcPr>
            <w:tcW w:w="2988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C57CFE" w:rsidRPr="001B30E8">
        <w:tc>
          <w:tcPr>
            <w:tcW w:w="2988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C57CFE" w:rsidRPr="001B30E8" w:rsidRDefault="00C57CFE" w:rsidP="00791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wszechstronne przygotowanie absolwenta do pełnienia funkcji 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 xml:space="preserve">w szerokorozumianej administracji w poszczególnych strukturach organizacyjnych państwa </w:t>
            </w:r>
          </w:p>
        </w:tc>
      </w:tr>
      <w:tr w:rsidR="00C57CFE" w:rsidRPr="001B30E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57CFE" w:rsidRPr="001B30E8" w:rsidRDefault="00C57CFE" w:rsidP="007914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znajomość wiedzy ogólnej z historii</w:t>
            </w: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57CFE" w:rsidRPr="001B30E8" w:rsidTr="001B30E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C57CFE" w:rsidRPr="001B30E8" w:rsidTr="001B30E8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C57CFE" w:rsidRPr="001B30E8" w:rsidTr="001B30E8">
        <w:trPr>
          <w:cantSplit/>
        </w:trPr>
        <w:tc>
          <w:tcPr>
            <w:tcW w:w="908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C57CFE" w:rsidRPr="001B30E8" w:rsidRDefault="00C57CFE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typowych rodzajach struktur i instytucji społecznych, w szczególności ich podstawowych elementach;</w:t>
            </w:r>
          </w:p>
          <w:p w:rsidR="00C57CFE" w:rsidRPr="001B30E8" w:rsidRDefault="00C57CFE" w:rsidP="007914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normach i regułach organizacyjnych wybranych struktur i instytucji społecznych</w:t>
            </w:r>
          </w:p>
        </w:tc>
        <w:tc>
          <w:tcPr>
            <w:tcW w:w="1395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K1P_W04</w:t>
            </w:r>
          </w:p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K1P_W01</w:t>
            </w:r>
          </w:p>
        </w:tc>
      </w:tr>
      <w:tr w:rsidR="00C57CFE" w:rsidRPr="001B30E8" w:rsidTr="001B30E8">
        <w:trPr>
          <w:cantSplit/>
        </w:trPr>
        <w:tc>
          <w:tcPr>
            <w:tcW w:w="908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C57CFE" w:rsidRPr="001B30E8" w:rsidRDefault="00C57CFE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wiedzę o procesach zmian wybranych struktur i instytucji społecznych oraz ich elementów, o przyczynach, przebiegu zmian i skali konsekwencji</w:t>
            </w:r>
          </w:p>
          <w:p w:rsidR="00C57CFE" w:rsidRPr="001B30E8" w:rsidRDefault="00C57CFE" w:rsidP="007914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tych zmian</w:t>
            </w:r>
          </w:p>
        </w:tc>
        <w:tc>
          <w:tcPr>
            <w:tcW w:w="1395" w:type="dxa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K1P_W02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Społeczeństwo – pojęcie społeczeństwa, zmiana społeczna, rozwój, postęp i regres, grupy społeczne i ich rodzaje, władza i jej legitymizacja, człowiek w społeczeństwie, naród, demokracja i społeczeństwo obywatelskie; /dwie jednostki programowe/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– forma organizacji politycznej społeczeństwa, filar porządku społecznego;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państwa;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Geneza państwa i teorie powstania państwa;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Suwerenność państwa oraz inne jego cechy;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Formy państwa;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Funkcje państwa;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i rodzaje podziałów terytorialnych oraz czynniki kształtujące podział terytorialny;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Aktualnie istniejące podziały terytorialne;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i prawo w nowożytnych doktrynach politycznych;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Państwo i władza;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Pojęcie organu państwowego i rodzaje organów;</w:t>
            </w:r>
          </w:p>
          <w:p w:rsidR="00C57CFE" w:rsidRPr="001B30E8" w:rsidRDefault="00C57CFE" w:rsidP="001B30E8">
            <w:pPr>
              <w:pStyle w:val="ListParagraph"/>
              <w:spacing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Kontrola państwa i ochrona prawa;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57CFE" w:rsidRPr="001B30E8" w:rsidRDefault="00C57CFE" w:rsidP="005A616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C57CFE" w:rsidRPr="001B30E8" w:rsidRDefault="00C57CFE" w:rsidP="005A6162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C57CFE" w:rsidRPr="001B30E8" w:rsidTr="001B30E8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57CFE" w:rsidRPr="001B30E8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Bardach J., Leśnodorski B., Pietrzak M., Historia państwa i prawa polskiego, Warszawa 1998.</w:t>
            </w:r>
          </w:p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Dubel J., Kostrubiec G., Markwart Z., Elementy nauki o państwie i polityce, Warszawa 2011.</w:t>
            </w:r>
          </w:p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Dubel J., Kostrubiec G., Markwart Z., Wprowadzenie do nauki o państwie 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i polityce, Kraków 2002.</w:t>
            </w:r>
          </w:p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Izdebski H., Samorząd terytorialny. Podstawy ustroju i działalność, Warszawa 2004.</w:t>
            </w:r>
          </w:p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Wiek XVI-XVIII w źródłach. Wybór tekstów źródłowych z propozycjami metodycznymi dla nauczycieli historii i studentów. Opr. Sobańska-Bondaruk 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B. S., Warszawa 1997-1998.</w:t>
            </w:r>
          </w:p>
          <w:p w:rsidR="00C57CFE" w:rsidRPr="001B30E8" w:rsidRDefault="00C57CFE" w:rsidP="00892EB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Woś T., Stelmach J., Bankowicz M., Grzybowski M., Włudyka T., Wiedza o społeczeństwie.</w:t>
            </w:r>
          </w:p>
        </w:tc>
      </w:tr>
      <w:tr w:rsidR="00C57CFE" w:rsidRPr="001B30E8">
        <w:tc>
          <w:tcPr>
            <w:tcW w:w="2448" w:type="dxa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57CFE" w:rsidRPr="001B30E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podające /dyskusja, objaśnienia</w:t>
            </w:r>
          </w:p>
        </w:tc>
      </w:tr>
      <w:tr w:rsidR="00C57CFE" w:rsidRPr="001B30E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 efektu kształcenia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</w:r>
          </w:p>
        </w:tc>
      </w:tr>
      <w:tr w:rsidR="00C57CFE" w:rsidRPr="001B30E8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Uczestnictwo w dyskusji;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C57CFE" w:rsidRPr="001B30E8">
        <w:tc>
          <w:tcPr>
            <w:tcW w:w="8208" w:type="dxa"/>
            <w:gridSpan w:val="3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Pisemne kolokwium zaliczeniowe/Egzamin;</w:t>
            </w:r>
          </w:p>
        </w:tc>
        <w:tc>
          <w:tcPr>
            <w:tcW w:w="1800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</w:tr>
      <w:tr w:rsidR="00C57CFE" w:rsidRPr="001B30E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57CFE" w:rsidRPr="001B30E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Zaliczenie według metod jak powyżej </w:t>
            </w: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57CFE" w:rsidRPr="001B30E8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57CFE" w:rsidRPr="001B30E8">
        <w:trPr>
          <w:trHeight w:val="263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16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57CFE" w:rsidRPr="001B30E8">
        <w:trPr>
          <w:trHeight w:val="262"/>
        </w:trPr>
        <w:tc>
          <w:tcPr>
            <w:tcW w:w="5211" w:type="dxa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56,1</w:t>
            </w:r>
          </w:p>
        </w:tc>
      </w:tr>
      <w:tr w:rsidR="00C57CFE" w:rsidRPr="001B30E8">
        <w:trPr>
          <w:trHeight w:val="236"/>
        </w:trPr>
        <w:tc>
          <w:tcPr>
            <w:tcW w:w="5211" w:type="dxa"/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1B30E8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C57CFE" w:rsidRPr="001B30E8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57CFE" w:rsidRPr="001B30E8" w:rsidRDefault="00C57CFE" w:rsidP="005A6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B30E8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1,1</w:t>
            </w:r>
          </w:p>
        </w:tc>
      </w:tr>
    </w:tbl>
    <w:p w:rsidR="00C57CFE" w:rsidRPr="001B30E8" w:rsidRDefault="00C57CFE" w:rsidP="00892EBF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  <w:lang w:eastAsia="pl-PL"/>
        </w:rPr>
      </w:pPr>
    </w:p>
    <w:p w:rsidR="00C57CFE" w:rsidRPr="001B30E8" w:rsidRDefault="00C57CFE" w:rsidP="00892EBF">
      <w:pPr>
        <w:rPr>
          <w:rFonts w:ascii="Times New Roman" w:hAnsi="Times New Roman" w:cs="Times New Roman"/>
          <w:sz w:val="24"/>
          <w:szCs w:val="24"/>
        </w:rPr>
      </w:pPr>
    </w:p>
    <w:p w:rsidR="00C57CFE" w:rsidRPr="001B30E8" w:rsidRDefault="00C57CFE">
      <w:pPr>
        <w:rPr>
          <w:rFonts w:ascii="Times New Roman" w:hAnsi="Times New Roman" w:cs="Times New Roman"/>
        </w:rPr>
      </w:pPr>
    </w:p>
    <w:sectPr w:rsidR="00C57CFE" w:rsidRPr="001B30E8" w:rsidSect="004834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18" w:hanging="360"/>
      </w:pPr>
    </w:lvl>
    <w:lvl w:ilvl="2" w:tplc="0415001B">
      <w:start w:val="1"/>
      <w:numFmt w:val="lowerRoman"/>
      <w:lvlText w:val="%3."/>
      <w:lvlJc w:val="right"/>
      <w:pPr>
        <w:ind w:left="1838" w:hanging="180"/>
      </w:pPr>
    </w:lvl>
    <w:lvl w:ilvl="3" w:tplc="0415000F">
      <w:start w:val="1"/>
      <w:numFmt w:val="decimal"/>
      <w:lvlText w:val="%4."/>
      <w:lvlJc w:val="left"/>
      <w:pPr>
        <w:ind w:left="2558" w:hanging="360"/>
      </w:pPr>
    </w:lvl>
    <w:lvl w:ilvl="4" w:tplc="04150019">
      <w:start w:val="1"/>
      <w:numFmt w:val="lowerLetter"/>
      <w:lvlText w:val="%5."/>
      <w:lvlJc w:val="left"/>
      <w:pPr>
        <w:ind w:left="3278" w:hanging="360"/>
      </w:pPr>
    </w:lvl>
    <w:lvl w:ilvl="5" w:tplc="0415001B">
      <w:start w:val="1"/>
      <w:numFmt w:val="lowerRoman"/>
      <w:lvlText w:val="%6."/>
      <w:lvlJc w:val="right"/>
      <w:pPr>
        <w:ind w:left="3998" w:hanging="180"/>
      </w:pPr>
    </w:lvl>
    <w:lvl w:ilvl="6" w:tplc="0415000F">
      <w:start w:val="1"/>
      <w:numFmt w:val="decimal"/>
      <w:lvlText w:val="%7."/>
      <w:lvlJc w:val="left"/>
      <w:pPr>
        <w:ind w:left="4718" w:hanging="360"/>
      </w:pPr>
    </w:lvl>
    <w:lvl w:ilvl="7" w:tplc="04150019">
      <w:start w:val="1"/>
      <w:numFmt w:val="lowerLetter"/>
      <w:lvlText w:val="%8."/>
      <w:lvlJc w:val="left"/>
      <w:pPr>
        <w:ind w:left="5438" w:hanging="360"/>
      </w:pPr>
    </w:lvl>
    <w:lvl w:ilvl="8" w:tplc="0415001B">
      <w:start w:val="1"/>
      <w:numFmt w:val="lowerRoman"/>
      <w:lvlText w:val="%9."/>
      <w:lvlJc w:val="right"/>
      <w:pPr>
        <w:ind w:left="6158" w:hanging="180"/>
      </w:pPr>
    </w:lvl>
  </w:abstractNum>
  <w:abstractNum w:abstractNumId="1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2EBF"/>
    <w:rsid w:val="00145FA6"/>
    <w:rsid w:val="001B2E7B"/>
    <w:rsid w:val="001B30E8"/>
    <w:rsid w:val="001F3A4E"/>
    <w:rsid w:val="00286C89"/>
    <w:rsid w:val="002A6670"/>
    <w:rsid w:val="003054F5"/>
    <w:rsid w:val="00344BF0"/>
    <w:rsid w:val="004834E3"/>
    <w:rsid w:val="005A6162"/>
    <w:rsid w:val="005F3B57"/>
    <w:rsid w:val="007914DA"/>
    <w:rsid w:val="007D2984"/>
    <w:rsid w:val="008076EA"/>
    <w:rsid w:val="00892EBF"/>
    <w:rsid w:val="008D260E"/>
    <w:rsid w:val="00AA16C6"/>
    <w:rsid w:val="00BD3189"/>
    <w:rsid w:val="00C57CFE"/>
    <w:rsid w:val="00CB6C90"/>
    <w:rsid w:val="00F1099A"/>
    <w:rsid w:val="00F1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E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92EB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523</Words>
  <Characters>3144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3</cp:revision>
  <dcterms:created xsi:type="dcterms:W3CDTF">2012-09-11T14:42:00Z</dcterms:created>
  <dcterms:modified xsi:type="dcterms:W3CDTF">2012-09-14T13:03:00Z</dcterms:modified>
</cp:coreProperties>
</file>